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4830"/>
      </w:tblGrid>
      <w:tr w:rsidR="00A42643" w:rsidRPr="008714B1">
        <w:trPr>
          <w:tblCellSpacing w:w="0" w:type="dxa"/>
        </w:trPr>
        <w:tc>
          <w:tcPr>
            <w:tcW w:w="4815" w:type="dxa"/>
          </w:tcPr>
          <w:p w:rsidR="00A42643" w:rsidRPr="008714B1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:rsidR="00A42643" w:rsidRPr="00C14F40" w:rsidRDefault="00A42643" w:rsidP="008B1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                                      </w:t>
            </w:r>
            <w:r w:rsidRPr="0034687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4</w:t>
            </w:r>
          </w:p>
        </w:tc>
      </w:tr>
    </w:tbl>
    <w:p w:rsidR="00A42643" w:rsidRDefault="00A42643" w:rsidP="004E745B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45"/>
      </w:tblGrid>
      <w:tr w:rsidR="00A42643" w:rsidRPr="008714B1">
        <w:trPr>
          <w:tblCellSpacing w:w="0" w:type="dxa"/>
        </w:trPr>
        <w:tc>
          <w:tcPr>
            <w:tcW w:w="9645" w:type="dxa"/>
            <w:vAlign w:val="center"/>
          </w:tcPr>
          <w:p w:rsidR="00A42643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643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643" w:rsidRPr="008714B1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643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ДЕКЛАРАЦИЯ</w:t>
            </w:r>
          </w:p>
          <w:p w:rsidR="00A42643" w:rsidRPr="00346873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42643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съгласие за участие като подизпълнител</w:t>
            </w:r>
          </w:p>
          <w:p w:rsidR="00A42643" w:rsidRPr="000E55C6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A42643" w:rsidRPr="008714B1">
        <w:trPr>
          <w:tblCellSpacing w:w="0" w:type="dxa"/>
        </w:trPr>
        <w:tc>
          <w:tcPr>
            <w:tcW w:w="9645" w:type="dxa"/>
          </w:tcPr>
          <w:p w:rsidR="00A42643" w:rsidRPr="008714B1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643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643" w:rsidRPr="008714B1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Подписаният ............................................................................................................................</w:t>
            </w:r>
          </w:p>
        </w:tc>
      </w:tr>
      <w:tr w:rsidR="00A42643" w:rsidRPr="008714B1">
        <w:trPr>
          <w:tblCellSpacing w:w="0" w:type="dxa"/>
        </w:trPr>
        <w:tc>
          <w:tcPr>
            <w:tcW w:w="9645" w:type="dxa"/>
          </w:tcPr>
          <w:p w:rsidR="00A42643" w:rsidRPr="00A22BA8" w:rsidRDefault="00A42643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</w:t>
            </w:r>
            <w:r w:rsidRPr="00A22BA8">
              <w:rPr>
                <w:rFonts w:ascii="Times New Roman" w:hAnsi="Times New Roman" w:cs="Times New Roman"/>
                <w:i/>
                <w:iCs/>
              </w:rPr>
              <w:t>(трите имена)</w:t>
            </w:r>
          </w:p>
        </w:tc>
      </w:tr>
      <w:tr w:rsidR="00A42643" w:rsidRPr="008714B1">
        <w:trPr>
          <w:tblCellSpacing w:w="0" w:type="dxa"/>
        </w:trPr>
        <w:tc>
          <w:tcPr>
            <w:tcW w:w="9645" w:type="dxa"/>
          </w:tcPr>
          <w:p w:rsidR="00A42643" w:rsidRPr="008714B1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643" w:rsidRPr="008714B1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данни по документ за самоличност .......................................................................................</w:t>
            </w:r>
          </w:p>
        </w:tc>
      </w:tr>
      <w:tr w:rsidR="00A42643" w:rsidRPr="004E0F8F">
        <w:trPr>
          <w:tblCellSpacing w:w="0" w:type="dxa"/>
        </w:trPr>
        <w:tc>
          <w:tcPr>
            <w:tcW w:w="9645" w:type="dxa"/>
          </w:tcPr>
          <w:p w:rsidR="00A42643" w:rsidRPr="008B1795" w:rsidRDefault="00A42643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                                          </w:t>
            </w:r>
            <w:r w:rsidRPr="008B1795">
              <w:rPr>
                <w:rFonts w:ascii="Times New Roman" w:hAnsi="Times New Roman" w:cs="Times New Roman"/>
                <w:i/>
                <w:iCs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A42643" w:rsidRPr="008714B1">
        <w:trPr>
          <w:tblCellSpacing w:w="0" w:type="dxa"/>
        </w:trPr>
        <w:tc>
          <w:tcPr>
            <w:tcW w:w="9645" w:type="dxa"/>
          </w:tcPr>
          <w:p w:rsidR="00A42643" w:rsidRPr="008B1795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42643" w:rsidRPr="008714B1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в качеството си на ....................................................................................................................</w:t>
            </w:r>
          </w:p>
        </w:tc>
      </w:tr>
      <w:tr w:rsidR="00A42643" w:rsidRPr="008714B1">
        <w:trPr>
          <w:tblCellSpacing w:w="0" w:type="dxa"/>
        </w:trPr>
        <w:tc>
          <w:tcPr>
            <w:tcW w:w="9645" w:type="dxa"/>
          </w:tcPr>
          <w:p w:rsidR="00A42643" w:rsidRPr="00A22BA8" w:rsidRDefault="00A42643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22BA8">
              <w:rPr>
                <w:rFonts w:ascii="Times New Roman" w:hAnsi="Times New Roman" w:cs="Times New Roman"/>
                <w:lang w:val="bg-BG"/>
              </w:rPr>
              <w:t xml:space="preserve">                   </w:t>
            </w:r>
            <w:r w:rsidRPr="00A22BA8">
              <w:rPr>
                <w:rFonts w:ascii="Times New Roman" w:hAnsi="Times New Roman" w:cs="Times New Roman"/>
                <w:i/>
                <w:iCs/>
              </w:rPr>
              <w:t>(длъжност)</w:t>
            </w:r>
          </w:p>
        </w:tc>
      </w:tr>
      <w:tr w:rsidR="00A42643" w:rsidRPr="008714B1">
        <w:trPr>
          <w:tblCellSpacing w:w="0" w:type="dxa"/>
        </w:trPr>
        <w:tc>
          <w:tcPr>
            <w:tcW w:w="9645" w:type="dxa"/>
          </w:tcPr>
          <w:p w:rsidR="00A42643" w:rsidRPr="008714B1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643" w:rsidRPr="008714B1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на .................................................................................................................................................</w:t>
            </w:r>
          </w:p>
        </w:tc>
      </w:tr>
      <w:tr w:rsidR="00A42643" w:rsidRPr="008714B1">
        <w:trPr>
          <w:tblCellSpacing w:w="0" w:type="dxa"/>
        </w:trPr>
        <w:tc>
          <w:tcPr>
            <w:tcW w:w="9645" w:type="dxa"/>
          </w:tcPr>
          <w:p w:rsidR="00A42643" w:rsidRPr="00A22BA8" w:rsidRDefault="00A42643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22BA8">
              <w:rPr>
                <w:rFonts w:ascii="Times New Roman" w:hAnsi="Times New Roman" w:cs="Times New Roman"/>
                <w:lang w:val="bg-BG"/>
              </w:rPr>
              <w:t xml:space="preserve">   </w:t>
            </w:r>
            <w:r w:rsidRPr="00A22BA8">
              <w:rPr>
                <w:rFonts w:ascii="Times New Roman" w:hAnsi="Times New Roman" w:cs="Times New Roman"/>
                <w:i/>
                <w:iCs/>
              </w:rPr>
              <w:t>(наименование на подизпълнителя)</w:t>
            </w:r>
          </w:p>
        </w:tc>
      </w:tr>
      <w:tr w:rsidR="00A42643" w:rsidRPr="008714B1">
        <w:trPr>
          <w:tblCellSpacing w:w="0" w:type="dxa"/>
        </w:trPr>
        <w:tc>
          <w:tcPr>
            <w:tcW w:w="9645" w:type="dxa"/>
          </w:tcPr>
          <w:p w:rsidR="00A42643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643" w:rsidRPr="008714B1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A42643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:rsidR="00A42643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B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ДЕКЛАРИРАМ:</w:t>
            </w:r>
          </w:p>
          <w:p w:rsidR="00A42643" w:rsidRPr="00A22BA8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42643" w:rsidRPr="008714B1">
        <w:trPr>
          <w:tblCellSpacing w:w="0" w:type="dxa"/>
        </w:trPr>
        <w:tc>
          <w:tcPr>
            <w:tcW w:w="9645" w:type="dxa"/>
          </w:tcPr>
          <w:p w:rsidR="00A42643" w:rsidRPr="008714B1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643" w:rsidRPr="008714B1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1. От името на представляваното от мен лице (търговско дружество, едноличен търговец, юридическо лице с нестопанска цел – вярното се подчертава): .........................................................................................................................................................</w:t>
            </w:r>
          </w:p>
        </w:tc>
      </w:tr>
      <w:tr w:rsidR="00A42643" w:rsidRPr="008714B1">
        <w:trPr>
          <w:tblCellSpacing w:w="0" w:type="dxa"/>
        </w:trPr>
        <w:tc>
          <w:tcPr>
            <w:tcW w:w="9645" w:type="dxa"/>
          </w:tcPr>
          <w:p w:rsidR="00A42643" w:rsidRPr="00A22BA8" w:rsidRDefault="00A42643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22BA8">
              <w:rPr>
                <w:rFonts w:ascii="Times New Roman" w:hAnsi="Times New Roman" w:cs="Times New Roman"/>
                <w:i/>
                <w:iCs/>
              </w:rPr>
              <w:t>(наименование, ЕИК/БУЛСТАТ)</w:t>
            </w:r>
          </w:p>
        </w:tc>
      </w:tr>
      <w:tr w:rsidR="00A42643" w:rsidRPr="008714B1">
        <w:trPr>
          <w:tblCellSpacing w:w="0" w:type="dxa"/>
        </w:trPr>
        <w:tc>
          <w:tcPr>
            <w:tcW w:w="9645" w:type="dxa"/>
          </w:tcPr>
          <w:p w:rsidR="00A42643" w:rsidRPr="008714B1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643" w:rsidRPr="00A22BA8" w:rsidRDefault="00A42643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изразявам съгласието да участваме като подизпълнител на 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..............................</w:t>
            </w:r>
          </w:p>
        </w:tc>
      </w:tr>
      <w:tr w:rsidR="00A42643" w:rsidRPr="004E0F8F">
        <w:trPr>
          <w:tblCellSpacing w:w="0" w:type="dxa"/>
        </w:trPr>
        <w:tc>
          <w:tcPr>
            <w:tcW w:w="9645" w:type="dxa"/>
          </w:tcPr>
          <w:p w:rsidR="00A42643" w:rsidRDefault="00A42643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lang w:val="bg-BG"/>
              </w:rPr>
            </w:pPr>
            <w:r>
              <w:rPr>
                <w:rFonts w:ascii="Times New Roman" w:hAnsi="Times New Roman" w:cs="Times New Roman"/>
                <w:i/>
                <w:iCs/>
                <w:lang w:val="bg-BG"/>
              </w:rPr>
              <w:t xml:space="preserve">                                  </w:t>
            </w:r>
          </w:p>
          <w:p w:rsidR="00A42643" w:rsidRPr="008B1795" w:rsidRDefault="00A42643" w:rsidP="00F06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bg-BG"/>
              </w:rPr>
            </w:pPr>
            <w:r w:rsidRPr="008B1795">
              <w:rPr>
                <w:rFonts w:ascii="Times New Roman" w:hAnsi="Times New Roman" w:cs="Times New Roman"/>
                <w:i/>
                <w:iCs/>
                <w:lang w:val="bg-BG"/>
              </w:rPr>
              <w:t>(наименование на участника в процедурата, на който лицето е подизпълнител)</w:t>
            </w:r>
          </w:p>
        </w:tc>
      </w:tr>
      <w:tr w:rsidR="00A42643" w:rsidRPr="008B1795">
        <w:trPr>
          <w:tblCellSpacing w:w="0" w:type="dxa"/>
        </w:trPr>
        <w:tc>
          <w:tcPr>
            <w:tcW w:w="9645" w:type="dxa"/>
          </w:tcPr>
          <w:p w:rsidR="00A42643" w:rsidRPr="008B1795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42643" w:rsidRPr="007A4E6C" w:rsidRDefault="00A42643" w:rsidP="006C7D7D">
            <w:pPr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7ED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при изпълнение на обществена поръчка с предмет: </w:t>
            </w:r>
            <w:r w:rsidRPr="00997ED0">
              <w:rPr>
                <w:rFonts w:ascii="Times New Roman" w:hAnsi="Times New Roman" w:cs="Times New Roman"/>
                <w:sz w:val="24"/>
                <w:szCs w:val="24"/>
              </w:rPr>
              <w:t>„Възлагане на автобусни превози по нова междуселищна автобусна линия от утвърдената областна транспортна схема от квотата на Община Искър”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42643" w:rsidRPr="008714B1">
        <w:trPr>
          <w:tblCellSpacing w:w="0" w:type="dxa"/>
        </w:trPr>
        <w:tc>
          <w:tcPr>
            <w:tcW w:w="9645" w:type="dxa"/>
          </w:tcPr>
          <w:p w:rsidR="00A42643" w:rsidRPr="008B1795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42643" w:rsidRPr="008B1795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B17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2. Дейностите, които ще изпълняваме като подизпълнител, са:</w:t>
            </w:r>
          </w:p>
          <w:p w:rsidR="00A42643" w:rsidRPr="00A22BA8" w:rsidRDefault="00A42643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.............................................................................................................................................................</w:t>
            </w:r>
          </w:p>
          <w:p w:rsidR="00A42643" w:rsidRPr="008714B1" w:rsidRDefault="00A42643" w:rsidP="008B1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.........................................................................................................................................................</w:t>
            </w:r>
          </w:p>
        </w:tc>
      </w:tr>
      <w:tr w:rsidR="00A42643" w:rsidRPr="008714B1">
        <w:trPr>
          <w:tblCellSpacing w:w="0" w:type="dxa"/>
        </w:trPr>
        <w:tc>
          <w:tcPr>
            <w:tcW w:w="9645" w:type="dxa"/>
          </w:tcPr>
          <w:p w:rsidR="00A42643" w:rsidRPr="00A22BA8" w:rsidRDefault="00A42643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22BA8">
              <w:rPr>
                <w:rFonts w:ascii="Times New Roman" w:hAnsi="Times New Roman" w:cs="Times New Roman"/>
                <w:i/>
                <w:iCs/>
              </w:rPr>
              <w:t>(изброяват се конкретните части от предмета на обществената поръчка, които ще бъдат изпълнени от подизпълнителя)</w:t>
            </w:r>
          </w:p>
        </w:tc>
      </w:tr>
      <w:tr w:rsidR="00A42643" w:rsidRPr="008714B1">
        <w:trPr>
          <w:tblCellSpacing w:w="0" w:type="dxa"/>
        </w:trPr>
        <w:tc>
          <w:tcPr>
            <w:tcW w:w="9645" w:type="dxa"/>
          </w:tcPr>
          <w:p w:rsidR="00A42643" w:rsidRPr="008714B1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643" w:rsidRPr="008714B1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3. Запознати сме с разпоредбата на чл. 55, ал. 5 от Закона за обществените поръчки, че заявявайки желанието си да бъдем подизпълнител в офертата на посочения по-горе участник, нямаме право да се явим като участник в горепосочената процедура и да представим самостоятелна оферта. </w:t>
            </w:r>
          </w:p>
        </w:tc>
      </w:tr>
    </w:tbl>
    <w:p w:rsidR="00A42643" w:rsidRDefault="00A42643" w:rsidP="008B1795">
      <w:pPr>
        <w:autoSpaceDE w:val="0"/>
        <w:autoSpaceDN w:val="0"/>
        <w:adjustRightInd w:val="0"/>
        <w:spacing w:before="29" w:line="322" w:lineRule="exact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42643" w:rsidRPr="00BC41ED" w:rsidRDefault="00A42643" w:rsidP="008B1795">
      <w:pPr>
        <w:autoSpaceDE w:val="0"/>
        <w:autoSpaceDN w:val="0"/>
        <w:adjustRightInd w:val="0"/>
        <w:spacing w:before="29" w:line="322" w:lineRule="exact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4830"/>
      </w:tblGrid>
      <w:tr w:rsidR="00A42643" w:rsidRPr="008714B1">
        <w:trPr>
          <w:tblCellSpacing w:w="0" w:type="dxa"/>
        </w:trPr>
        <w:tc>
          <w:tcPr>
            <w:tcW w:w="4815" w:type="dxa"/>
          </w:tcPr>
          <w:p w:rsidR="00A42643" w:rsidRPr="008714B1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643" w:rsidRPr="008714B1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830" w:type="dxa"/>
          </w:tcPr>
          <w:p w:rsidR="00A42643" w:rsidRPr="008714B1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643" w:rsidRPr="008714B1" w:rsidRDefault="00A42643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........................../…............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.........../..............</w:t>
            </w: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...........</w:t>
            </w:r>
          </w:p>
        </w:tc>
      </w:tr>
      <w:tr w:rsidR="00A42643" w:rsidRPr="008714B1">
        <w:trPr>
          <w:tblCellSpacing w:w="0" w:type="dxa"/>
        </w:trPr>
        <w:tc>
          <w:tcPr>
            <w:tcW w:w="4815" w:type="dxa"/>
          </w:tcPr>
          <w:p w:rsidR="00A42643" w:rsidRPr="008714B1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643" w:rsidRPr="008714B1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Име и фамилия</w:t>
            </w:r>
          </w:p>
        </w:tc>
        <w:tc>
          <w:tcPr>
            <w:tcW w:w="4830" w:type="dxa"/>
          </w:tcPr>
          <w:p w:rsidR="00A42643" w:rsidRPr="008714B1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643" w:rsidRPr="00A22BA8" w:rsidRDefault="00A42643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A42643" w:rsidRPr="008714B1">
        <w:trPr>
          <w:tblCellSpacing w:w="0" w:type="dxa"/>
        </w:trPr>
        <w:tc>
          <w:tcPr>
            <w:tcW w:w="4815" w:type="dxa"/>
          </w:tcPr>
          <w:p w:rsidR="00A42643" w:rsidRPr="008714B1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643" w:rsidRPr="008714B1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Подпис </w:t>
            </w: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и печат </w:t>
            </w:r>
          </w:p>
        </w:tc>
        <w:tc>
          <w:tcPr>
            <w:tcW w:w="4830" w:type="dxa"/>
          </w:tcPr>
          <w:p w:rsidR="00A42643" w:rsidRPr="008714B1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643" w:rsidRPr="00A22BA8" w:rsidRDefault="00A42643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A42643" w:rsidRPr="008714B1">
        <w:trPr>
          <w:tblCellSpacing w:w="0" w:type="dxa"/>
        </w:trPr>
        <w:tc>
          <w:tcPr>
            <w:tcW w:w="4815" w:type="dxa"/>
          </w:tcPr>
          <w:p w:rsidR="00A42643" w:rsidRPr="008714B1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A42643" w:rsidRPr="008714B1" w:rsidRDefault="00A42643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2643" w:rsidRDefault="00A42643" w:rsidP="004E745B">
      <w:pPr>
        <w:rPr>
          <w:rFonts w:cs="Times New Roman"/>
          <w:lang w:val="bg-BG"/>
        </w:rPr>
      </w:pPr>
    </w:p>
    <w:p w:rsidR="00A42643" w:rsidRPr="009B4935" w:rsidRDefault="00A42643" w:rsidP="004E745B">
      <w:pPr>
        <w:rPr>
          <w:rFonts w:cs="Times New Roman"/>
          <w:lang w:val="bg-BG"/>
        </w:rPr>
      </w:pPr>
    </w:p>
    <w:sectPr w:rsidR="00A42643" w:rsidRPr="009B4935" w:rsidSect="00005785">
      <w:headerReference w:type="default" r:id="rId6"/>
      <w:pgSz w:w="12240" w:h="15840"/>
      <w:pgMar w:top="68" w:right="1440" w:bottom="899" w:left="1440" w:header="36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643" w:rsidRDefault="00A4264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42643" w:rsidRDefault="00A4264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643" w:rsidRDefault="00A4264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42643" w:rsidRDefault="00A4264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43" w:rsidRPr="00997ED0" w:rsidRDefault="00A42643" w:rsidP="00997ED0">
    <w:pPr>
      <w:jc w:val="center"/>
      <w:rPr>
        <w:rFonts w:ascii="Times New Roman" w:hAnsi="Times New Roman" w:cs="Times New Roman"/>
        <w:sz w:val="24"/>
        <w:szCs w:val="24"/>
      </w:rPr>
    </w:pPr>
    <w:r w:rsidRPr="00997ED0">
      <w:rPr>
        <w:rFonts w:ascii="Times New Roman" w:hAnsi="Times New Roman" w:cs="Times New Roman"/>
        <w:bCs/>
        <w:sz w:val="24"/>
        <w:szCs w:val="24"/>
      </w:rPr>
      <w:t xml:space="preserve">Открита процедура за възлагане на обществена поръчка с предмет: </w:t>
    </w:r>
    <w:r w:rsidRPr="00997ED0">
      <w:rPr>
        <w:rFonts w:ascii="Times New Roman" w:hAnsi="Times New Roman" w:cs="Times New Roman"/>
        <w:sz w:val="24"/>
        <w:szCs w:val="24"/>
      </w:rPr>
      <w:t>„Възлагане на автобусни превози по нова междуселищна автобусна линия от утвърдената областна транспортна схема от квотата на Община Искър”</w:t>
    </w:r>
  </w:p>
  <w:p w:rsidR="00A42643" w:rsidRPr="00896395" w:rsidRDefault="00A42643" w:rsidP="00896395">
    <w:pPr>
      <w:pStyle w:val="61"/>
      <w:shd w:val="clear" w:color="auto" w:fill="auto"/>
      <w:spacing w:line="240" w:lineRule="auto"/>
      <w:ind w:left="40" w:right="192" w:firstLine="0"/>
      <w:jc w:val="center"/>
      <w:rPr>
        <w:rFonts w:ascii="Times New Roman" w:hAnsi="Times New Roman"/>
        <w:b w:val="0"/>
        <w:bCs w:val="0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05785"/>
    <w:rsid w:val="00050AD1"/>
    <w:rsid w:val="00060A00"/>
    <w:rsid w:val="00080E75"/>
    <w:rsid w:val="000A10C6"/>
    <w:rsid w:val="000C1E07"/>
    <w:rsid w:val="000D3590"/>
    <w:rsid w:val="000D3BF9"/>
    <w:rsid w:val="000E55C6"/>
    <w:rsid w:val="00162F9C"/>
    <w:rsid w:val="0017309E"/>
    <w:rsid w:val="001A4E12"/>
    <w:rsid w:val="001F09F5"/>
    <w:rsid w:val="002020B2"/>
    <w:rsid w:val="00222474"/>
    <w:rsid w:val="00264683"/>
    <w:rsid w:val="00277B76"/>
    <w:rsid w:val="002A0EFF"/>
    <w:rsid w:val="002A32FA"/>
    <w:rsid w:val="002D267A"/>
    <w:rsid w:val="00327DD2"/>
    <w:rsid w:val="00330AE8"/>
    <w:rsid w:val="00346873"/>
    <w:rsid w:val="00353792"/>
    <w:rsid w:val="00370C82"/>
    <w:rsid w:val="0037637E"/>
    <w:rsid w:val="003A303F"/>
    <w:rsid w:val="003A3ED8"/>
    <w:rsid w:val="00402E5C"/>
    <w:rsid w:val="00463707"/>
    <w:rsid w:val="004B0817"/>
    <w:rsid w:val="004C0DBF"/>
    <w:rsid w:val="004D1211"/>
    <w:rsid w:val="004D6FFC"/>
    <w:rsid w:val="004E0F8F"/>
    <w:rsid w:val="004E745B"/>
    <w:rsid w:val="00500CF7"/>
    <w:rsid w:val="00525117"/>
    <w:rsid w:val="00552030"/>
    <w:rsid w:val="00562B61"/>
    <w:rsid w:val="005E4038"/>
    <w:rsid w:val="005F4F5A"/>
    <w:rsid w:val="006172A7"/>
    <w:rsid w:val="00675A7C"/>
    <w:rsid w:val="00691150"/>
    <w:rsid w:val="006C3E5D"/>
    <w:rsid w:val="006C7D7D"/>
    <w:rsid w:val="006D176F"/>
    <w:rsid w:val="006D1E5A"/>
    <w:rsid w:val="00720CE1"/>
    <w:rsid w:val="00781E90"/>
    <w:rsid w:val="007A4E6C"/>
    <w:rsid w:val="007D7573"/>
    <w:rsid w:val="007E1948"/>
    <w:rsid w:val="008643AC"/>
    <w:rsid w:val="008714B1"/>
    <w:rsid w:val="00896395"/>
    <w:rsid w:val="008B1795"/>
    <w:rsid w:val="008B4774"/>
    <w:rsid w:val="008C3C62"/>
    <w:rsid w:val="008D6684"/>
    <w:rsid w:val="008E2F38"/>
    <w:rsid w:val="00947735"/>
    <w:rsid w:val="00963D47"/>
    <w:rsid w:val="00997ED0"/>
    <w:rsid w:val="009B4935"/>
    <w:rsid w:val="009E081F"/>
    <w:rsid w:val="00A050A2"/>
    <w:rsid w:val="00A22BA8"/>
    <w:rsid w:val="00A42643"/>
    <w:rsid w:val="00A748D1"/>
    <w:rsid w:val="00AB06B8"/>
    <w:rsid w:val="00B44EDD"/>
    <w:rsid w:val="00B869F7"/>
    <w:rsid w:val="00BA4400"/>
    <w:rsid w:val="00BB7B72"/>
    <w:rsid w:val="00BC01CA"/>
    <w:rsid w:val="00BC41ED"/>
    <w:rsid w:val="00BE251A"/>
    <w:rsid w:val="00C117FA"/>
    <w:rsid w:val="00C13D8D"/>
    <w:rsid w:val="00C14F40"/>
    <w:rsid w:val="00C3521A"/>
    <w:rsid w:val="00C714E7"/>
    <w:rsid w:val="00D12EE9"/>
    <w:rsid w:val="00D25F7B"/>
    <w:rsid w:val="00D454F6"/>
    <w:rsid w:val="00D80F39"/>
    <w:rsid w:val="00D8416B"/>
    <w:rsid w:val="00DD3D0C"/>
    <w:rsid w:val="00DF06F5"/>
    <w:rsid w:val="00EB2619"/>
    <w:rsid w:val="00ED35F1"/>
    <w:rsid w:val="00ED7506"/>
    <w:rsid w:val="00F03542"/>
    <w:rsid w:val="00F0655C"/>
    <w:rsid w:val="00F62F14"/>
    <w:rsid w:val="00F774A7"/>
    <w:rsid w:val="00F97239"/>
    <w:rsid w:val="00FB3C03"/>
    <w:rsid w:val="00FE5C52"/>
    <w:rsid w:val="00FE6AA1"/>
    <w:rsid w:val="00FF18F7"/>
    <w:rsid w:val="00FF5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46873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B7B72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346873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B7B72"/>
    <w:rPr>
      <w:rFonts w:eastAsia="Times New Roman"/>
      <w:lang w:val="en-US" w:eastAsia="en-US"/>
    </w:rPr>
  </w:style>
  <w:style w:type="character" w:customStyle="1" w:styleId="5pt">
    <w:name w:val="Основной текст + 5 pt"/>
    <w:aliases w:val="Полужирный,Интервал 0 pt"/>
    <w:uiPriority w:val="99"/>
    <w:rsid w:val="00AB06B8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AB06B8"/>
    <w:rPr>
      <w:rFonts w:ascii="Arial" w:hAnsi="Arial"/>
      <w:b/>
      <w:spacing w:val="2"/>
      <w:sz w:val="10"/>
      <w:u w:val="none"/>
      <w:effect w:val="none"/>
    </w:rPr>
  </w:style>
  <w:style w:type="character" w:customStyle="1" w:styleId="CharChar4">
    <w:name w:val="Char Char4"/>
    <w:uiPriority w:val="99"/>
    <w:rsid w:val="00BC41ED"/>
    <w:rPr>
      <w:sz w:val="24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BC41ED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uiPriority w:val="99"/>
    <w:semiHidden/>
    <w:rsid w:val="004E0F8F"/>
    <w:pPr>
      <w:tabs>
        <w:tab w:val="left" w:pos="709"/>
      </w:tabs>
      <w:spacing w:after="0" w:line="240" w:lineRule="auto"/>
    </w:pPr>
    <w:rPr>
      <w:rFonts w:ascii="Futura Bk" w:eastAsia="Calibri" w:hAnsi="Futura Bk" w:cs="Futura Bk"/>
      <w:noProof/>
      <w:sz w:val="20"/>
      <w:szCs w:val="20"/>
      <w:lang w:val="pl-PL" w:eastAsia="pl-PL"/>
    </w:rPr>
  </w:style>
  <w:style w:type="character" w:customStyle="1" w:styleId="CharChar">
    <w:name w:val="Char Char"/>
    <w:uiPriority w:val="99"/>
    <w:rsid w:val="004E0F8F"/>
    <w:rPr>
      <w:sz w:val="24"/>
    </w:rPr>
  </w:style>
  <w:style w:type="paragraph" w:customStyle="1" w:styleId="Char1">
    <w:name w:val="Char1"/>
    <w:basedOn w:val="Normal"/>
    <w:uiPriority w:val="99"/>
    <w:rsid w:val="00F774A7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character" w:customStyle="1" w:styleId="6">
    <w:name w:val="Основной текст (6)_"/>
    <w:link w:val="61"/>
    <w:uiPriority w:val="99"/>
    <w:locked/>
    <w:rsid w:val="00060A00"/>
    <w:rPr>
      <w:b/>
      <w:spacing w:val="1"/>
    </w:rPr>
  </w:style>
  <w:style w:type="paragraph" w:customStyle="1" w:styleId="61">
    <w:name w:val="Основной текст (6)1"/>
    <w:basedOn w:val="Normal"/>
    <w:link w:val="6"/>
    <w:uiPriority w:val="99"/>
    <w:rsid w:val="00060A00"/>
    <w:pPr>
      <w:widowControl w:val="0"/>
      <w:shd w:val="clear" w:color="auto" w:fill="FFFFFF"/>
      <w:spacing w:after="0" w:line="370" w:lineRule="exact"/>
      <w:ind w:hanging="140"/>
    </w:pPr>
    <w:rPr>
      <w:rFonts w:eastAsia="Calibri" w:cs="Times New Roman"/>
      <w:b/>
      <w:bCs/>
      <w:spacing w:val="1"/>
      <w:sz w:val="20"/>
      <w:szCs w:val="20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55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2</Pages>
  <Words>418</Words>
  <Characters>2386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ISKAR 7</cp:lastModifiedBy>
  <cp:revision>44</cp:revision>
  <cp:lastPrinted>2014-12-29T10:17:00Z</cp:lastPrinted>
  <dcterms:created xsi:type="dcterms:W3CDTF">2014-12-24T11:42:00Z</dcterms:created>
  <dcterms:modified xsi:type="dcterms:W3CDTF">2015-11-26T11:34:00Z</dcterms:modified>
</cp:coreProperties>
</file>